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33934" w14:textId="380F2939" w:rsidR="00C35008" w:rsidRDefault="00C35008" w:rsidP="00C3500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993411" w:rsidRPr="00993411">
        <w:rPr>
          <w:rFonts w:cs="Arial"/>
          <w:b/>
          <w:sz w:val="24"/>
          <w:szCs w:val="24"/>
        </w:rPr>
        <w:t>R4-1</w:t>
      </w:r>
      <w:bookmarkStart w:id="6" w:name="_GoBack"/>
      <w:bookmarkEnd w:id="6"/>
      <w:r w:rsidR="00993411" w:rsidRPr="00993411">
        <w:rPr>
          <w:rFonts w:cs="Arial"/>
          <w:b/>
          <w:sz w:val="24"/>
          <w:szCs w:val="24"/>
        </w:rPr>
        <w:t>904909</w:t>
      </w:r>
    </w:p>
    <w:p w14:paraId="7A3000CC" w14:textId="75443191" w:rsidR="00806198" w:rsidRPr="0012251E" w:rsidRDefault="00C35008" w:rsidP="00355355">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1E9B8CB2" w14:textId="34C744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A2714">
        <w:rPr>
          <w:rFonts w:ascii="Arial" w:eastAsia="SimSun" w:hAnsi="Arial" w:cs="Arial"/>
          <w:color w:val="000000"/>
          <w:sz w:val="22"/>
          <w:lang w:eastAsia="zh-CN"/>
        </w:rPr>
        <w:t>Swisscom</w:t>
      </w:r>
    </w:p>
    <w:p w14:paraId="5071426F" w14:textId="47B8BD5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F07D5C">
        <w:rPr>
          <w:rFonts w:ascii="Arial" w:hAnsi="Arial" w:cs="Arial"/>
          <w:color w:val="000000"/>
          <w:sz w:val="22"/>
          <w:lang w:eastAsia="ja-JP"/>
        </w:rPr>
        <w:t>3A-20A_n1A</w:t>
      </w:r>
    </w:p>
    <w:p w14:paraId="240E77E3" w14:textId="6D59266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544D4D4"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F07D5C">
        <w:rPr>
          <w:rFonts w:eastAsia="SimSun"/>
          <w:lang w:eastAsia="zh-CN"/>
        </w:rPr>
        <w:t>3A-20A_n1A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363A6447" w:rsidR="00FD5B56" w:rsidRDefault="00890FD2"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3: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w:date="2019-03-20T14:40:00Z">
        <w:r w:rsidR="00F07D5C">
          <w:rPr>
            <w:rFonts w:ascii="Arial" w:hAnsi="Arial" w:cs="Arial"/>
            <w:sz w:val="32"/>
            <w:lang w:val="en-US"/>
          </w:rPr>
          <w:t>3A-20A_n1A</w:t>
        </w:r>
      </w:ins>
    </w:p>
    <w:p w14:paraId="2F8C31DD" w14:textId="373EFB26" w:rsidR="00D37651" w:rsidRPr="00CA1495" w:rsidRDefault="00890FD2"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3: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520EACE"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3:00Z">
        <w:r w:rsidR="00890FD2">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2F0CE4E" w:rsidR="00D37651" w:rsidRDefault="00F07D5C" w:rsidP="00232BF0">
            <w:pPr>
              <w:pStyle w:val="TAC"/>
              <w:rPr>
                <w:ins w:id="34" w:author="Per Lindell" w:date="2018-09-18T09:33:00Z"/>
                <w:lang w:val="fi-FI"/>
              </w:rPr>
            </w:pPr>
            <w:ins w:id="35" w:author="Per Lindell" w:date="2019-03-20T14:41:00Z">
              <w:r>
                <w:rPr>
                  <w:rFonts w:cs="Arial"/>
                  <w:lang w:eastAsia="ja-JP"/>
                </w:rPr>
                <w:t>3-20_n1</w:t>
              </w:r>
            </w:ins>
          </w:p>
        </w:tc>
        <w:tc>
          <w:tcPr>
            <w:tcW w:w="1686" w:type="dxa"/>
            <w:tcBorders>
              <w:top w:val="single" w:sz="4" w:space="0" w:color="auto"/>
              <w:left w:val="single" w:sz="4" w:space="0" w:color="auto"/>
              <w:right w:val="single" w:sz="4" w:space="0" w:color="auto"/>
            </w:tcBorders>
            <w:vAlign w:val="center"/>
          </w:tcPr>
          <w:p w14:paraId="1542886C" w14:textId="5A5B015E"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3-20T14:42:00Z">
              <w:r w:rsidR="00F07D5C">
                <w:rPr>
                  <w:rFonts w:cs="Arial"/>
                  <w:lang w:eastAsia="ja-JP"/>
                </w:rPr>
                <w:t>3</w:t>
              </w:r>
            </w:ins>
            <w:ins w:id="39" w:author="Per Lindell" w:date="2018-09-18T09:33:00Z">
              <w:r>
                <w:rPr>
                  <w:rFonts w:cs="Arial"/>
                  <w:lang w:eastAsia="ja-JP"/>
                </w:rPr>
                <w:t>-</w:t>
              </w:r>
            </w:ins>
            <w:ins w:id="40" w:author="Per Lindell" w:date="2019-03-20T14:33:00Z">
              <w:r w:rsidR="00F3295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1611FF76" w:rsidR="00D37651" w:rsidRDefault="00F3295E" w:rsidP="00232BF0">
            <w:pPr>
              <w:pStyle w:val="TAC"/>
              <w:rPr>
                <w:ins w:id="41" w:author="Per Lindell" w:date="2018-09-18T09:33:00Z"/>
                <w:lang w:val="sv-SE" w:eastAsia="ja-JP"/>
              </w:rPr>
            </w:pPr>
            <w:ins w:id="42" w:author="Per Lindell" w:date="2019-03-20T14:33:00Z">
              <w:r>
                <w:t>n</w:t>
              </w:r>
            </w:ins>
            <w:ins w:id="43" w:author="Per Lindell" w:date="2019-03-20T14:42:00Z">
              <w:r w:rsidR="00F07D5C">
                <w:t>1</w:t>
              </w:r>
            </w:ins>
          </w:p>
        </w:tc>
        <w:tc>
          <w:tcPr>
            <w:tcW w:w="1757" w:type="dxa"/>
            <w:tcBorders>
              <w:top w:val="single" w:sz="4" w:space="0" w:color="auto"/>
              <w:left w:val="single" w:sz="4" w:space="0" w:color="auto"/>
              <w:right w:val="single" w:sz="4" w:space="0" w:color="auto"/>
            </w:tcBorders>
            <w:vAlign w:val="center"/>
          </w:tcPr>
          <w:p w14:paraId="04F3E402" w14:textId="3034DAEF" w:rsidR="00D37651" w:rsidRDefault="003B0760" w:rsidP="00232BF0">
            <w:pPr>
              <w:pStyle w:val="TAC"/>
              <w:rPr>
                <w:ins w:id="44" w:author="Per Lindell" w:date="2018-09-18T09:33:00Z"/>
              </w:rPr>
            </w:pPr>
            <w:ins w:id="45" w:author="Per Lindell" w:date="2019-04-05T16:08:00Z">
              <w:r w:rsidRPr="001B0F7A">
                <w:rPr>
                  <w:lang w:eastAsia="zh-TW"/>
                </w:rPr>
                <w:t>DC_3_n1</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30A1D424" w:rsidR="00D37651" w:rsidRPr="00355355" w:rsidRDefault="00890FD2" w:rsidP="00D37651">
      <w:pPr>
        <w:pStyle w:val="Heading3"/>
        <w:rPr>
          <w:ins w:id="47" w:author="Per Lindell" w:date="2018-09-18T09:33:00Z"/>
          <w:rFonts w:eastAsia="SimSun" w:cs="Arial"/>
          <w:szCs w:val="28"/>
          <w:lang w:val="en-US" w:eastAsia="zh-CN"/>
        </w:rPr>
      </w:pPr>
      <w:ins w:id="48" w:author="Per Lindell" w:date="2019-03-30T06:53: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54CACA39" w:rsidR="00060B2C" w:rsidRDefault="00D231B5" w:rsidP="00830EBF">
            <w:pPr>
              <w:pStyle w:val="TAC"/>
              <w:rPr>
                <w:ins w:id="68" w:author="Per Lindell" w:date="2018-09-26T09:28:00Z"/>
                <w:rFonts w:cs="Arial"/>
                <w:lang w:eastAsia="ja-JP"/>
              </w:rPr>
            </w:pPr>
            <w:ins w:id="69" w:author="Per Lindell" w:date="2019-01-09T09:31:00Z">
              <w:r>
                <w:rPr>
                  <w:rFonts w:cs="Arial"/>
                  <w:lang w:eastAsia="ja-JP"/>
                </w:rPr>
                <w:t>DC_</w:t>
              </w:r>
            </w:ins>
            <w:ins w:id="70" w:author="Per Lindell" w:date="2019-03-20T14:40:00Z">
              <w:r w:rsidR="00F07D5C">
                <w:rPr>
                  <w:rFonts w:cs="Arial"/>
                  <w:lang w:eastAsia="ja-JP"/>
                </w:rPr>
                <w:t>3A-20A_n1A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221C68E1"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w:date="2019-03-20T14:42:00Z">
              <w:r w:rsidR="00F07D5C">
                <w:rPr>
                  <w:b w:val="0"/>
                  <w:lang w:val="fi-FI" w:eastAsia="fi-FI"/>
                </w:rPr>
                <w:t>3</w:t>
              </w:r>
            </w:ins>
            <w:ins w:id="74" w:author="Per Lindell" w:date="2018-09-26T09:28:00Z">
              <w:r>
                <w:rPr>
                  <w:b w:val="0"/>
                  <w:lang w:val="fi-FI" w:eastAsia="fi-FI"/>
                </w:rPr>
                <w:t>A_n</w:t>
              </w:r>
            </w:ins>
            <w:ins w:id="75" w:author="Per Lindell" w:date="2019-03-20T14:42:00Z">
              <w:r w:rsidR="00F07D5C">
                <w:rPr>
                  <w:b w:val="0"/>
                  <w:lang w:val="fi-FI" w:eastAsia="fi-FI"/>
                </w:rPr>
                <w:t>1</w:t>
              </w:r>
            </w:ins>
            <w:ins w:id="76" w:author="Per Lindell" w:date="2018-09-26T09:28:00Z">
              <w:r>
                <w:rPr>
                  <w:b w:val="0"/>
                  <w:lang w:val="fi-FI" w:eastAsia="fi-FI"/>
                </w:rPr>
                <w:t>A</w:t>
              </w:r>
            </w:ins>
          </w:p>
          <w:p w14:paraId="6D5CDDCF" w14:textId="3995E362" w:rsidR="00A60E35" w:rsidRDefault="00A60E35" w:rsidP="00F3295E">
            <w:pPr>
              <w:pStyle w:val="TAH"/>
              <w:rPr>
                <w:ins w:id="77" w:author="Per Lindell" w:date="2018-09-26T09:28:00Z"/>
                <w:b w:val="0"/>
                <w:lang w:val="fi-FI" w:eastAsia="fi-FI"/>
              </w:rPr>
            </w:pPr>
            <w:ins w:id="78" w:author="Per Lindell" w:date="2019-01-09T09:19:00Z">
              <w:r>
                <w:rPr>
                  <w:b w:val="0"/>
                  <w:lang w:val="fi-FI" w:eastAsia="fi-FI"/>
                </w:rPr>
                <w:t>DC_</w:t>
              </w:r>
            </w:ins>
            <w:ins w:id="79" w:author="Per Lindell" w:date="2019-03-20T14:33:00Z">
              <w:r w:rsidR="00F3295E">
                <w:rPr>
                  <w:b w:val="0"/>
                  <w:lang w:val="fi-FI" w:eastAsia="fi-FI"/>
                </w:rPr>
                <w:t>20</w:t>
              </w:r>
            </w:ins>
            <w:ins w:id="80" w:author="Per Lindell" w:date="2019-01-09T09:19:00Z">
              <w:r>
                <w:rPr>
                  <w:b w:val="0"/>
                  <w:lang w:val="fi-FI" w:eastAsia="fi-FI"/>
                </w:rPr>
                <w:t>A_n</w:t>
              </w:r>
            </w:ins>
            <w:ins w:id="81" w:author="Per Lindell" w:date="2019-03-20T14:42:00Z">
              <w:r w:rsidR="00F07D5C">
                <w:rPr>
                  <w:b w:val="0"/>
                  <w:lang w:val="fi-FI" w:eastAsia="fi-FI"/>
                </w:rPr>
                <w:t>1</w:t>
              </w:r>
            </w:ins>
            <w:ins w:id="82"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46A0E1E3" w:rsidR="00060B2C" w:rsidRPr="004D4120" w:rsidRDefault="00D231B5" w:rsidP="00F3295E">
            <w:pPr>
              <w:pStyle w:val="TAH"/>
              <w:rPr>
                <w:ins w:id="83" w:author="Per Lindell" w:date="2018-09-26T09:28:00Z"/>
                <w:b w:val="0"/>
              </w:rPr>
            </w:pPr>
            <w:ins w:id="84" w:author="Per Lindell" w:date="2019-01-09T09:31:00Z">
              <w:r w:rsidRPr="004D4120">
                <w:rPr>
                  <w:b w:val="0"/>
                </w:rPr>
                <w:t>CA_</w:t>
              </w:r>
            </w:ins>
            <w:ins w:id="85" w:author="Per Lindell" w:date="2019-03-20T14:42:00Z">
              <w:r w:rsidR="00F07D5C">
                <w:rPr>
                  <w:b w:val="0"/>
                </w:rPr>
                <w:t>3</w:t>
              </w:r>
            </w:ins>
            <w:ins w:id="86" w:author="Per Lindell" w:date="2019-01-09T09:31:00Z">
              <w:r w:rsidRPr="004D4120">
                <w:rPr>
                  <w:rFonts w:cs="Arial"/>
                  <w:b w:val="0"/>
                  <w:lang w:eastAsia="ja-JP"/>
                </w:rPr>
                <w:t>A-</w:t>
              </w:r>
            </w:ins>
            <w:ins w:id="87" w:author="Per Lindell" w:date="2019-03-20T14:33:00Z">
              <w:r w:rsidR="00F3295E">
                <w:rPr>
                  <w:rFonts w:cs="Arial"/>
                  <w:b w:val="0"/>
                  <w:lang w:eastAsia="ja-JP"/>
                </w:rPr>
                <w:t>20</w:t>
              </w:r>
            </w:ins>
            <w:ins w:id="88"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093EB3FC" w:rsidR="00060B2C" w:rsidRDefault="00F3295E" w:rsidP="00232BF0">
            <w:pPr>
              <w:pStyle w:val="TAH"/>
              <w:rPr>
                <w:ins w:id="89" w:author="Per Lindell" w:date="2018-09-26T09:28:00Z"/>
                <w:b w:val="0"/>
                <w:lang w:val="fi-FI" w:eastAsia="fi-FI"/>
              </w:rPr>
            </w:pPr>
            <w:ins w:id="90" w:author="Per Lindell" w:date="2019-03-20T14:33:00Z">
              <w:r>
                <w:rPr>
                  <w:b w:val="0"/>
                  <w:lang w:val="fi-FI" w:eastAsia="fi-FI"/>
                </w:rPr>
                <w:t>n</w:t>
              </w:r>
            </w:ins>
            <w:ins w:id="91" w:author="Per Lindell" w:date="2019-03-20T14:42:00Z">
              <w:r w:rsidR="00F07D5C">
                <w:rPr>
                  <w:b w:val="0"/>
                  <w:lang w:val="fi-FI" w:eastAsia="fi-FI"/>
                </w:rPr>
                <w:t>1</w:t>
              </w:r>
            </w:ins>
          </w:p>
        </w:tc>
      </w:tr>
    </w:tbl>
    <w:p w14:paraId="239BA444" w14:textId="77777777" w:rsidR="00D37651" w:rsidRPr="00CA1495" w:rsidRDefault="00D37651" w:rsidP="00D37651">
      <w:pPr>
        <w:ind w:left="720"/>
        <w:rPr>
          <w:ins w:id="92" w:author="Per Lindell" w:date="2018-09-18T09:33:00Z"/>
          <w:b/>
          <w:color w:val="00B050"/>
          <w:lang w:val="en-US" w:eastAsia="zh-CN"/>
        </w:rPr>
      </w:pPr>
    </w:p>
    <w:p w14:paraId="24F99C99" w14:textId="7A98030A" w:rsidR="00D37651" w:rsidRPr="00CA1495" w:rsidRDefault="00890FD2" w:rsidP="00D37651">
      <w:pPr>
        <w:keepNext/>
        <w:keepLines/>
        <w:spacing w:before="120"/>
        <w:outlineLvl w:val="2"/>
        <w:rPr>
          <w:ins w:id="93" w:author="Per Lindell" w:date="2018-09-18T09:33:00Z"/>
          <w:rFonts w:ascii="Arial" w:hAnsi="Arial" w:cs="Arial"/>
          <w:sz w:val="28"/>
          <w:szCs w:val="28"/>
          <w:lang w:val="en-US" w:eastAsia="zh-CN"/>
        </w:rPr>
      </w:pPr>
      <w:ins w:id="94" w:author="Per Lindell" w:date="2019-03-30T06:53:00Z">
        <w:r>
          <w:rPr>
            <w:rFonts w:ascii="Arial" w:hAnsi="Arial" w:cs="Arial"/>
            <w:sz w:val="28"/>
            <w:szCs w:val="28"/>
            <w:lang w:val="en-US"/>
          </w:rPr>
          <w:t>5.</w:t>
        </w:r>
        <w:proofErr w:type="gramStart"/>
        <w:r>
          <w:rPr>
            <w:rFonts w:ascii="Arial" w:hAnsi="Arial" w:cs="Arial"/>
            <w:sz w:val="28"/>
            <w:szCs w:val="28"/>
            <w:lang w:val="en-US"/>
          </w:rPr>
          <w:t>1</w:t>
        </w:r>
      </w:ins>
      <w:ins w:id="95"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7C51B8AE" w:rsidR="00E16CF6" w:rsidRPr="00CA1495" w:rsidRDefault="00E16CF6" w:rsidP="00E16CF6">
      <w:pPr>
        <w:rPr>
          <w:ins w:id="96" w:author="Per Lindell" w:date="2019-01-09T09:44:00Z"/>
          <w:rFonts w:eastAsia="SimSun"/>
        </w:rPr>
      </w:pPr>
      <w:ins w:id="97"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98" w:author="Per Lindell" w:date="2019-03-20T14:41:00Z">
        <w:r w:rsidR="00F07D5C">
          <w:rPr>
            <w:lang w:eastAsia="ja-JP"/>
          </w:rPr>
          <w:t>3-20_n1</w:t>
        </w:r>
      </w:ins>
      <w:ins w:id="99" w:author="Per Lindell" w:date="2019-01-09T09:4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reused from the LTE combination CA_1-3-</w:t>
        </w:r>
      </w:ins>
      <w:ins w:id="100" w:author="Per Lindell" w:date="2019-03-20T14:34:00Z">
        <w:r w:rsidR="00F3295E">
          <w:rPr>
            <w:rFonts w:eastAsia="SimSun"/>
          </w:rPr>
          <w:t>20</w:t>
        </w:r>
      </w:ins>
      <w:ins w:id="101"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1BF44F8D" w:rsidR="00D37651" w:rsidRPr="00086BF8" w:rsidRDefault="00D37651" w:rsidP="00D37651">
      <w:pPr>
        <w:jc w:val="center"/>
        <w:rPr>
          <w:ins w:id="102" w:author="Per Lindell" w:date="2018-09-18T09:33:00Z"/>
          <w:rFonts w:ascii="Arial" w:hAnsi="Arial"/>
          <w:b/>
          <w:lang w:eastAsia="x-none"/>
        </w:rPr>
      </w:pPr>
      <w:ins w:id="103" w:author="Per Lindell" w:date="2018-09-18T09:33:00Z">
        <w:r w:rsidRPr="00086BF8">
          <w:rPr>
            <w:rFonts w:ascii="Arial" w:hAnsi="Arial"/>
            <w:b/>
            <w:lang w:eastAsia="x-none"/>
          </w:rPr>
          <w:t xml:space="preserve">Table </w:t>
        </w:r>
      </w:ins>
      <w:ins w:id="104" w:author="Per Lindell" w:date="2019-03-30T06:54:00Z">
        <w:r w:rsidR="00890FD2">
          <w:rPr>
            <w:rFonts w:ascii="Arial" w:hAnsi="Arial"/>
            <w:b/>
            <w:lang w:eastAsia="x-none"/>
          </w:rPr>
          <w:t>5</w:t>
        </w:r>
      </w:ins>
      <w:ins w:id="105" w:author="Per Lindell" w:date="2019-03-30T07:00:00Z">
        <w:r w:rsidR="00453559">
          <w:rPr>
            <w:rFonts w:ascii="Arial" w:hAnsi="Arial"/>
            <w:b/>
            <w:lang w:eastAsia="x-none"/>
          </w:rPr>
          <w:t>.1</w:t>
        </w:r>
      </w:ins>
      <w:ins w:id="106" w:author="Per Lindell" w:date="2018-09-18T09:33:00Z">
        <w:r>
          <w:rPr>
            <w:rFonts w:ascii="Arial" w:hAnsi="Arial"/>
            <w:b/>
            <w:lang w:eastAsia="x-none"/>
          </w:rPr>
          <w:t>.x</w:t>
        </w:r>
        <w:r w:rsidRPr="00086BF8">
          <w:rPr>
            <w:rFonts w:ascii="Arial" w:hAnsi="Arial"/>
            <w:b/>
            <w:lang w:eastAsia="x-none"/>
          </w:rPr>
          <w:t>.</w:t>
        </w:r>
      </w:ins>
      <w:ins w:id="107" w:author="Per Lindell" w:date="2019-03-30T06:54:00Z">
        <w:r w:rsidR="00890FD2">
          <w:rPr>
            <w:rFonts w:ascii="Arial" w:hAnsi="Arial"/>
            <w:b/>
            <w:lang w:eastAsia="x-none"/>
          </w:rPr>
          <w:t>3</w:t>
        </w:r>
      </w:ins>
      <w:ins w:id="108" w:author="Per Lindell" w:date="2018-09-18T09:33:00Z">
        <w:r w:rsidRPr="00086BF8">
          <w:rPr>
            <w:rFonts w:ascii="Arial" w:hAnsi="Arial" w:hint="eastAsia"/>
            <w:b/>
            <w:lang w:eastAsia="x-none"/>
          </w:rPr>
          <w:t>-</w:t>
        </w:r>
        <w:r w:rsidRPr="00086BF8">
          <w:rPr>
            <w:rFonts w:ascii="Arial" w:hAnsi="Arial"/>
            <w:b/>
            <w:lang w:eastAsia="x-none"/>
          </w:rPr>
          <w:t>1: Δ</w:t>
        </w:r>
        <w:proofErr w:type="gramStart"/>
        <w:r w:rsidRPr="00086BF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9" w:author="Per Lindell" w:date="2018-09-18T09:33:00Z"/>
        </w:trPr>
        <w:tc>
          <w:tcPr>
            <w:tcW w:w="1535" w:type="dxa"/>
            <w:vAlign w:val="center"/>
          </w:tcPr>
          <w:p w14:paraId="756CE5DA" w14:textId="77777777" w:rsidR="00D37651" w:rsidRPr="00CA1495" w:rsidRDefault="00D37651" w:rsidP="00232BF0">
            <w:pPr>
              <w:pStyle w:val="TAH"/>
              <w:rPr>
                <w:ins w:id="110" w:author="Per Lindell" w:date="2018-09-18T09:33:00Z"/>
              </w:rPr>
            </w:pPr>
            <w:ins w:id="111"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2" w:author="Per Lindell" w:date="2018-09-18T09:33:00Z"/>
              </w:rPr>
            </w:pPr>
            <w:ins w:id="113"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4" w:author="Per Lindell" w:date="2018-09-18T09:33:00Z"/>
              </w:rPr>
            </w:pPr>
            <w:ins w:id="115" w:author="Per Lindell" w:date="2018-09-18T09:33:00Z">
              <w:r w:rsidRPr="00CA1495">
                <w:t>Δ</w:t>
              </w:r>
              <w:proofErr w:type="gramStart"/>
              <w:r w:rsidRPr="00CA1495">
                <w:t>T</w:t>
              </w:r>
              <w:r w:rsidRPr="00CA1495">
                <w:rPr>
                  <w:vertAlign w:val="subscript"/>
                </w:rPr>
                <w:t>IB,c</w:t>
              </w:r>
              <w:proofErr w:type="gramEnd"/>
              <w:r w:rsidRPr="00CA1495">
                <w:t xml:space="preserve"> [dB]</w:t>
              </w:r>
            </w:ins>
          </w:p>
        </w:tc>
      </w:tr>
      <w:tr w:rsidR="004A165C" w:rsidRPr="00505539" w14:paraId="1D3D1359" w14:textId="77777777" w:rsidTr="004A165C">
        <w:trPr>
          <w:jc w:val="center"/>
          <w:ins w:id="116" w:author="Per Lindell" w:date="2018-09-26T09:32:00Z"/>
        </w:trPr>
        <w:tc>
          <w:tcPr>
            <w:tcW w:w="1535" w:type="dxa"/>
            <w:vMerge w:val="restart"/>
            <w:vAlign w:val="center"/>
          </w:tcPr>
          <w:p w14:paraId="73A12589" w14:textId="7E24F30C" w:rsidR="004A165C" w:rsidRPr="00024DBA" w:rsidRDefault="004A165C" w:rsidP="004A165C">
            <w:pPr>
              <w:pStyle w:val="TAC"/>
              <w:rPr>
                <w:ins w:id="117" w:author="Per Lindell" w:date="2018-09-26T09:32:00Z"/>
                <w:rFonts w:cs="Arial"/>
                <w:lang w:val="en-US"/>
              </w:rPr>
            </w:pPr>
            <w:ins w:id="118" w:author="Per Lindell" w:date="2018-09-26T09:32:00Z">
              <w:r>
                <w:rPr>
                  <w:rFonts w:cs="Arial"/>
                  <w:lang w:eastAsia="ja-JP"/>
                </w:rPr>
                <w:t>DC_</w:t>
              </w:r>
            </w:ins>
            <w:ins w:id="119" w:author="Per Lindell" w:date="2019-03-20T14:41:00Z">
              <w:r w:rsidR="00F07D5C">
                <w:rPr>
                  <w:rFonts w:cs="Arial"/>
                  <w:lang w:eastAsia="ja-JP"/>
                </w:rPr>
                <w:t>3-20_n1</w:t>
              </w:r>
            </w:ins>
          </w:p>
        </w:tc>
        <w:tc>
          <w:tcPr>
            <w:tcW w:w="2049" w:type="dxa"/>
            <w:vAlign w:val="center"/>
          </w:tcPr>
          <w:p w14:paraId="0829FD06" w14:textId="31287496" w:rsidR="004A165C" w:rsidRDefault="00F07D5C" w:rsidP="004A165C">
            <w:pPr>
              <w:keepNext/>
              <w:keepLines/>
              <w:spacing w:after="0"/>
              <w:jc w:val="center"/>
              <w:rPr>
                <w:ins w:id="120" w:author="Per Lindell" w:date="2018-09-26T09:32:00Z"/>
                <w:rFonts w:ascii="Arial" w:hAnsi="Arial" w:cs="Arial"/>
                <w:sz w:val="18"/>
                <w:lang w:val="en-US" w:eastAsia="ja-JP"/>
              </w:rPr>
            </w:pPr>
            <w:ins w:id="121" w:author="Per Lindell" w:date="2019-03-20T14:41:00Z">
              <w:r>
                <w:rPr>
                  <w:rFonts w:ascii="Arial" w:hAnsi="Arial" w:cs="Arial"/>
                  <w:sz w:val="18"/>
                  <w:lang w:val="en-US" w:eastAsia="ja-JP"/>
                </w:rPr>
                <w:t>3</w:t>
              </w:r>
            </w:ins>
          </w:p>
        </w:tc>
        <w:tc>
          <w:tcPr>
            <w:tcW w:w="2340" w:type="dxa"/>
            <w:vAlign w:val="center"/>
          </w:tcPr>
          <w:p w14:paraId="4DDC7338" w14:textId="773A094D" w:rsidR="004A165C" w:rsidRPr="00D231B5" w:rsidRDefault="004A165C" w:rsidP="004A165C">
            <w:pPr>
              <w:pStyle w:val="TAC"/>
              <w:rPr>
                <w:ins w:id="122" w:author="Per Lindell" w:date="2018-09-26T09:32:00Z"/>
              </w:rPr>
            </w:pPr>
            <w:ins w:id="123" w:author="Per Lindell" w:date="2019-03-20T14:36:00Z">
              <w:r w:rsidRPr="00823DC2">
                <w:rPr>
                  <w:rFonts w:cs="Arial"/>
                </w:rPr>
                <w:t>0.3</w:t>
              </w:r>
            </w:ins>
          </w:p>
        </w:tc>
      </w:tr>
      <w:tr w:rsidR="004A165C" w:rsidRPr="00510A5F" w14:paraId="121EF5AA" w14:textId="77777777" w:rsidTr="004A165C">
        <w:trPr>
          <w:jc w:val="center"/>
          <w:ins w:id="124"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5" w:author="Per Lindell" w:date="2019-01-09T09:25:00Z"/>
                <w:rFonts w:ascii="Arial" w:hAnsi="Arial" w:cs="Arial"/>
                <w:sz w:val="18"/>
                <w:lang w:val="x-none"/>
              </w:rPr>
            </w:pPr>
          </w:p>
        </w:tc>
        <w:tc>
          <w:tcPr>
            <w:tcW w:w="2049" w:type="dxa"/>
            <w:vAlign w:val="center"/>
          </w:tcPr>
          <w:p w14:paraId="521FFFC3" w14:textId="5556D74E" w:rsidR="004A165C" w:rsidRDefault="004A165C" w:rsidP="004A165C">
            <w:pPr>
              <w:keepNext/>
              <w:keepLines/>
              <w:spacing w:after="0"/>
              <w:jc w:val="center"/>
              <w:rPr>
                <w:ins w:id="126" w:author="Per Lindell" w:date="2019-01-09T09:25:00Z"/>
                <w:rFonts w:ascii="Arial" w:hAnsi="Arial" w:cs="Arial"/>
                <w:sz w:val="18"/>
                <w:lang w:val="sv-SE" w:eastAsia="ja-JP"/>
              </w:rPr>
            </w:pPr>
            <w:ins w:id="127" w:author="Per Lindell" w:date="2019-03-20T14:34:00Z">
              <w:r>
                <w:rPr>
                  <w:rFonts w:ascii="Arial" w:hAnsi="Arial" w:cs="Arial"/>
                  <w:sz w:val="18"/>
                  <w:lang w:val="sv-SE" w:eastAsia="ja-JP"/>
                </w:rPr>
                <w:t>20</w:t>
              </w:r>
            </w:ins>
          </w:p>
        </w:tc>
        <w:tc>
          <w:tcPr>
            <w:tcW w:w="2340" w:type="dxa"/>
            <w:vAlign w:val="center"/>
          </w:tcPr>
          <w:p w14:paraId="30A3AC8A" w14:textId="3FB927C0" w:rsidR="004A165C" w:rsidRPr="00D231B5" w:rsidRDefault="004A165C" w:rsidP="004A165C">
            <w:pPr>
              <w:pStyle w:val="TAC"/>
              <w:rPr>
                <w:ins w:id="128" w:author="Per Lindell" w:date="2019-01-09T09:25:00Z"/>
              </w:rPr>
            </w:pPr>
            <w:ins w:id="129" w:author="Per Lindell" w:date="2019-03-20T14:36:00Z">
              <w:r w:rsidRPr="00823DC2">
                <w:rPr>
                  <w:rFonts w:cs="Arial"/>
                </w:rPr>
                <w:t>0.3</w:t>
              </w:r>
            </w:ins>
          </w:p>
        </w:tc>
      </w:tr>
      <w:tr w:rsidR="004A165C" w:rsidRPr="00510A5F" w14:paraId="165A73D0" w14:textId="77777777" w:rsidTr="004A165C">
        <w:trPr>
          <w:jc w:val="center"/>
          <w:ins w:id="130"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31" w:author="Per Lindell" w:date="2018-09-26T09:32:00Z"/>
                <w:rFonts w:ascii="Arial" w:hAnsi="Arial" w:cs="Arial"/>
                <w:sz w:val="18"/>
                <w:lang w:val="x-none"/>
              </w:rPr>
            </w:pPr>
          </w:p>
        </w:tc>
        <w:tc>
          <w:tcPr>
            <w:tcW w:w="2049" w:type="dxa"/>
            <w:vAlign w:val="center"/>
          </w:tcPr>
          <w:p w14:paraId="0A9E7F1D" w14:textId="34D748B2" w:rsidR="004A165C" w:rsidRPr="0072417A" w:rsidRDefault="004A165C" w:rsidP="004A165C">
            <w:pPr>
              <w:keepNext/>
              <w:keepLines/>
              <w:spacing w:after="0"/>
              <w:jc w:val="center"/>
              <w:rPr>
                <w:ins w:id="132" w:author="Per Lindell" w:date="2018-09-26T09:32:00Z"/>
                <w:rFonts w:ascii="Arial" w:hAnsi="Arial" w:cs="Arial"/>
                <w:sz w:val="18"/>
                <w:lang w:val="sv-SE" w:eastAsia="ja-JP"/>
              </w:rPr>
            </w:pPr>
            <w:ins w:id="133" w:author="Per Lindell" w:date="2018-09-26T09:32:00Z">
              <w:r>
                <w:rPr>
                  <w:rFonts w:ascii="Arial" w:hAnsi="Arial" w:cs="Arial"/>
                  <w:sz w:val="18"/>
                  <w:lang w:val="sv-SE" w:eastAsia="ja-JP"/>
                </w:rPr>
                <w:t>n</w:t>
              </w:r>
            </w:ins>
            <w:ins w:id="134" w:author="Per Lindell" w:date="2019-03-20T14:41:00Z">
              <w:r w:rsidR="00F07D5C">
                <w:rPr>
                  <w:rFonts w:ascii="Arial" w:hAnsi="Arial" w:cs="Arial"/>
                  <w:sz w:val="18"/>
                  <w:lang w:val="sv-SE" w:eastAsia="ja-JP"/>
                </w:rPr>
                <w:t>1</w:t>
              </w:r>
            </w:ins>
          </w:p>
        </w:tc>
        <w:tc>
          <w:tcPr>
            <w:tcW w:w="2340" w:type="dxa"/>
            <w:vAlign w:val="center"/>
          </w:tcPr>
          <w:p w14:paraId="7D7F43D6" w14:textId="247312A2" w:rsidR="004A165C" w:rsidRPr="00D231B5" w:rsidRDefault="004A165C" w:rsidP="004A165C">
            <w:pPr>
              <w:pStyle w:val="TAC"/>
              <w:rPr>
                <w:ins w:id="135" w:author="Per Lindell" w:date="2018-09-26T09:32:00Z"/>
              </w:rPr>
            </w:pPr>
            <w:ins w:id="136" w:author="Per Lindell" w:date="2019-03-20T14:36:00Z">
              <w:r w:rsidRPr="00823DC2">
                <w:rPr>
                  <w:rFonts w:cs="Arial"/>
                </w:rPr>
                <w:t>0.3</w:t>
              </w:r>
            </w:ins>
          </w:p>
        </w:tc>
      </w:tr>
    </w:tbl>
    <w:p w14:paraId="7E959728" w14:textId="77777777" w:rsidR="00D37651" w:rsidRPr="00CA1495" w:rsidRDefault="00D37651" w:rsidP="00D37651">
      <w:pPr>
        <w:ind w:left="720"/>
        <w:rPr>
          <w:ins w:id="137" w:author="Per Lindell" w:date="2018-09-18T09:33:00Z"/>
        </w:rPr>
      </w:pPr>
    </w:p>
    <w:p w14:paraId="4BD4CF18" w14:textId="40C37088" w:rsidR="00D37651" w:rsidRPr="00086BF8" w:rsidRDefault="00D37651" w:rsidP="00D37651">
      <w:pPr>
        <w:jc w:val="center"/>
        <w:rPr>
          <w:ins w:id="138" w:author="Per Lindell" w:date="2018-09-18T09:33:00Z"/>
          <w:rFonts w:ascii="Arial" w:hAnsi="Arial"/>
          <w:b/>
          <w:lang w:eastAsia="x-none"/>
        </w:rPr>
      </w:pPr>
      <w:ins w:id="139" w:author="Per Lindell" w:date="2018-09-18T09:33:00Z">
        <w:r w:rsidRPr="00086BF8">
          <w:rPr>
            <w:rFonts w:ascii="Arial" w:hAnsi="Arial"/>
            <w:b/>
            <w:lang w:eastAsia="x-none"/>
          </w:rPr>
          <w:lastRenderedPageBreak/>
          <w:t xml:space="preserve">Table </w:t>
        </w:r>
      </w:ins>
      <w:ins w:id="140" w:author="Per Lindell" w:date="2019-03-30T06:54:00Z">
        <w:r w:rsidR="00890FD2">
          <w:rPr>
            <w:rFonts w:ascii="Arial" w:hAnsi="Arial"/>
            <w:b/>
            <w:lang w:eastAsia="x-none"/>
          </w:rPr>
          <w:t>5</w:t>
        </w:r>
      </w:ins>
      <w:ins w:id="141" w:author="Per Lindell" w:date="2019-03-30T07:00:00Z">
        <w:r w:rsidR="00453559">
          <w:rPr>
            <w:rFonts w:ascii="Arial" w:hAnsi="Arial"/>
            <w:b/>
            <w:lang w:eastAsia="x-none"/>
          </w:rPr>
          <w:t>.1</w:t>
        </w:r>
      </w:ins>
      <w:ins w:id="142" w:author="Per Lindell" w:date="2018-09-18T09:33:00Z">
        <w:r>
          <w:rPr>
            <w:rFonts w:ascii="Arial" w:hAnsi="Arial"/>
            <w:b/>
            <w:lang w:eastAsia="x-none"/>
          </w:rPr>
          <w:t>.x</w:t>
        </w:r>
        <w:r w:rsidRPr="00086BF8">
          <w:rPr>
            <w:rFonts w:ascii="Arial" w:hAnsi="Arial"/>
            <w:b/>
            <w:lang w:eastAsia="x-none"/>
          </w:rPr>
          <w:t>.</w:t>
        </w:r>
      </w:ins>
      <w:ins w:id="143" w:author="Per Lindell" w:date="2019-03-30T06:54:00Z">
        <w:r w:rsidR="00890FD2">
          <w:rPr>
            <w:rFonts w:ascii="Arial" w:hAnsi="Arial"/>
            <w:b/>
            <w:lang w:eastAsia="x-none"/>
          </w:rPr>
          <w:t>3</w:t>
        </w:r>
      </w:ins>
      <w:ins w:id="144"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5" w:author="Per Lindell" w:date="2018-09-18T09:33:00Z"/>
        </w:trPr>
        <w:tc>
          <w:tcPr>
            <w:tcW w:w="1535" w:type="dxa"/>
            <w:vAlign w:val="center"/>
          </w:tcPr>
          <w:p w14:paraId="3E19A569" w14:textId="77777777" w:rsidR="00D37651" w:rsidRPr="00CA1495" w:rsidRDefault="00D37651" w:rsidP="00232BF0">
            <w:pPr>
              <w:pStyle w:val="TAH"/>
              <w:rPr>
                <w:ins w:id="146" w:author="Per Lindell" w:date="2018-09-18T09:33:00Z"/>
              </w:rPr>
            </w:pPr>
            <w:ins w:id="14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8" w:author="Per Lindell" w:date="2018-09-18T09:33:00Z"/>
              </w:rPr>
            </w:pPr>
            <w:ins w:id="14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0" w:author="Per Lindell" w:date="2018-09-18T09:33:00Z"/>
              </w:rPr>
            </w:pPr>
            <w:ins w:id="151"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52" w:author="Per Lindell" w:date="2018-09-26T09:36:00Z"/>
        </w:trPr>
        <w:tc>
          <w:tcPr>
            <w:tcW w:w="1535" w:type="dxa"/>
            <w:vMerge w:val="restart"/>
            <w:vAlign w:val="center"/>
          </w:tcPr>
          <w:p w14:paraId="5F97F45E" w14:textId="4084F506" w:rsidR="00CF4C6A" w:rsidRDefault="00CF4C6A" w:rsidP="00751A0E">
            <w:pPr>
              <w:pStyle w:val="TAC"/>
              <w:rPr>
                <w:ins w:id="153" w:author="Per Lindell" w:date="2018-09-26T09:36:00Z"/>
              </w:rPr>
            </w:pPr>
            <w:ins w:id="154" w:author="Per Lindell" w:date="2018-09-26T09:36:00Z">
              <w:r>
                <w:rPr>
                  <w:rFonts w:cs="Arial"/>
                  <w:lang w:eastAsia="ja-JP"/>
                </w:rPr>
                <w:t>DC_</w:t>
              </w:r>
            </w:ins>
            <w:ins w:id="155" w:author="Per Lindell" w:date="2019-03-20T14:41:00Z">
              <w:r w:rsidR="00F07D5C">
                <w:rPr>
                  <w:rFonts w:cs="Arial"/>
                  <w:lang w:eastAsia="ja-JP"/>
                </w:rPr>
                <w:t>3-20_n1</w:t>
              </w:r>
            </w:ins>
          </w:p>
        </w:tc>
        <w:tc>
          <w:tcPr>
            <w:tcW w:w="2052" w:type="dxa"/>
            <w:vAlign w:val="center"/>
          </w:tcPr>
          <w:p w14:paraId="6386AB5D" w14:textId="45188EC3" w:rsidR="00CF4C6A" w:rsidRDefault="00F07D5C" w:rsidP="00751A0E">
            <w:pPr>
              <w:pStyle w:val="TAC"/>
              <w:rPr>
                <w:ins w:id="156" w:author="Per Lindell" w:date="2018-09-26T09:36:00Z"/>
                <w:lang w:val="en-US" w:eastAsia="ja-JP"/>
              </w:rPr>
            </w:pPr>
            <w:ins w:id="157" w:author="Per Lindell" w:date="2019-03-20T14:41:00Z">
              <w:r>
                <w:rPr>
                  <w:rFonts w:cs="Arial"/>
                  <w:lang w:val="en-US" w:eastAsia="ja-JP"/>
                </w:rPr>
                <w:t>3</w:t>
              </w:r>
            </w:ins>
          </w:p>
        </w:tc>
        <w:tc>
          <w:tcPr>
            <w:tcW w:w="2340" w:type="dxa"/>
            <w:vAlign w:val="center"/>
          </w:tcPr>
          <w:p w14:paraId="4068FA3C" w14:textId="7E5A6708" w:rsidR="00CF4C6A" w:rsidRPr="00505539" w:rsidRDefault="00D231B5" w:rsidP="00751A0E">
            <w:pPr>
              <w:pStyle w:val="TAC"/>
              <w:rPr>
                <w:ins w:id="158" w:author="Per Lindell" w:date="2018-09-26T09:36:00Z"/>
                <w:rFonts w:cs="Arial"/>
                <w:lang w:eastAsia="zh-CN"/>
              </w:rPr>
            </w:pPr>
            <w:ins w:id="159" w:author="Per Lindell" w:date="2019-01-09T09:30:00Z">
              <w:r>
                <w:rPr>
                  <w:rFonts w:cs="Arial"/>
                  <w:lang w:eastAsia="zh-CN"/>
                </w:rPr>
                <w:t>0</w:t>
              </w:r>
            </w:ins>
          </w:p>
        </w:tc>
      </w:tr>
      <w:tr w:rsidR="00A60E35" w:rsidRPr="00CA1495" w14:paraId="37AA627F" w14:textId="77777777" w:rsidTr="00751A0E">
        <w:trPr>
          <w:jc w:val="center"/>
          <w:ins w:id="160" w:author="Per Lindell" w:date="2019-01-09T09:25:00Z"/>
        </w:trPr>
        <w:tc>
          <w:tcPr>
            <w:tcW w:w="1535" w:type="dxa"/>
            <w:vMerge/>
            <w:vAlign w:val="center"/>
          </w:tcPr>
          <w:p w14:paraId="6C6259AF" w14:textId="77777777" w:rsidR="00A60E35" w:rsidRPr="00CA1495" w:rsidRDefault="00A60E35" w:rsidP="00751A0E">
            <w:pPr>
              <w:pStyle w:val="TAC"/>
              <w:rPr>
                <w:ins w:id="161" w:author="Per Lindell" w:date="2019-01-09T09:25:00Z"/>
              </w:rPr>
            </w:pPr>
          </w:p>
        </w:tc>
        <w:tc>
          <w:tcPr>
            <w:tcW w:w="2052" w:type="dxa"/>
            <w:vAlign w:val="center"/>
          </w:tcPr>
          <w:p w14:paraId="1417747B" w14:textId="2502DFDA" w:rsidR="00A60E35" w:rsidRDefault="005708F2" w:rsidP="00751A0E">
            <w:pPr>
              <w:pStyle w:val="TAC"/>
              <w:rPr>
                <w:ins w:id="162" w:author="Per Lindell" w:date="2019-01-09T09:25:00Z"/>
                <w:rFonts w:cs="Arial"/>
                <w:lang w:val="sv-SE" w:eastAsia="ja-JP"/>
              </w:rPr>
            </w:pPr>
            <w:ins w:id="163" w:author="Per Lindell" w:date="2019-03-20T14:34:00Z">
              <w:r>
                <w:rPr>
                  <w:rFonts w:cs="Arial"/>
                  <w:lang w:val="sv-SE" w:eastAsia="ja-JP"/>
                </w:rPr>
                <w:t>20</w:t>
              </w:r>
            </w:ins>
          </w:p>
        </w:tc>
        <w:tc>
          <w:tcPr>
            <w:tcW w:w="2340" w:type="dxa"/>
            <w:vAlign w:val="center"/>
          </w:tcPr>
          <w:p w14:paraId="62DC475B" w14:textId="6D2F9C3C" w:rsidR="00A60E35" w:rsidRDefault="00D231B5" w:rsidP="00751A0E">
            <w:pPr>
              <w:pStyle w:val="TAC"/>
              <w:rPr>
                <w:ins w:id="164" w:author="Per Lindell" w:date="2019-01-09T09:25:00Z"/>
              </w:rPr>
            </w:pPr>
            <w:ins w:id="165" w:author="Per Lindell" w:date="2019-01-09T09:30:00Z">
              <w:r>
                <w:t>0</w:t>
              </w:r>
            </w:ins>
          </w:p>
        </w:tc>
      </w:tr>
      <w:tr w:rsidR="00CF4C6A" w:rsidRPr="00CA1495" w14:paraId="3BF03C25" w14:textId="77777777" w:rsidTr="00751A0E">
        <w:trPr>
          <w:jc w:val="center"/>
          <w:ins w:id="166" w:author="Per Lindell" w:date="2018-09-26T09:36:00Z"/>
        </w:trPr>
        <w:tc>
          <w:tcPr>
            <w:tcW w:w="1535" w:type="dxa"/>
            <w:vMerge/>
            <w:vAlign w:val="center"/>
          </w:tcPr>
          <w:p w14:paraId="45F486CE" w14:textId="77777777" w:rsidR="00CF4C6A" w:rsidRPr="00CA1495" w:rsidRDefault="00CF4C6A" w:rsidP="00751A0E">
            <w:pPr>
              <w:pStyle w:val="TAC"/>
              <w:rPr>
                <w:ins w:id="167" w:author="Per Lindell" w:date="2018-09-26T09:36:00Z"/>
              </w:rPr>
            </w:pPr>
          </w:p>
        </w:tc>
        <w:tc>
          <w:tcPr>
            <w:tcW w:w="2052" w:type="dxa"/>
            <w:vAlign w:val="center"/>
          </w:tcPr>
          <w:p w14:paraId="50E46660" w14:textId="0BF98439" w:rsidR="00CF4C6A" w:rsidRPr="00CA1495" w:rsidRDefault="005708F2" w:rsidP="00751A0E">
            <w:pPr>
              <w:pStyle w:val="TAC"/>
              <w:rPr>
                <w:ins w:id="168" w:author="Per Lindell" w:date="2018-09-26T09:36:00Z"/>
                <w:lang w:eastAsia="ja-JP"/>
              </w:rPr>
            </w:pPr>
            <w:ins w:id="169" w:author="Per Lindell" w:date="2019-03-20T14:34:00Z">
              <w:r>
                <w:rPr>
                  <w:rFonts w:cs="Arial"/>
                  <w:lang w:val="sv-SE" w:eastAsia="ja-JP"/>
                </w:rPr>
                <w:t>n</w:t>
              </w:r>
            </w:ins>
            <w:ins w:id="170" w:author="Per Lindell" w:date="2019-03-20T14:41:00Z">
              <w:r w:rsidR="00F07D5C">
                <w:rPr>
                  <w:rFonts w:cs="Arial"/>
                  <w:lang w:val="sv-SE" w:eastAsia="ja-JP"/>
                </w:rPr>
                <w:t>1</w:t>
              </w:r>
            </w:ins>
          </w:p>
        </w:tc>
        <w:tc>
          <w:tcPr>
            <w:tcW w:w="2340" w:type="dxa"/>
            <w:vAlign w:val="center"/>
          </w:tcPr>
          <w:p w14:paraId="65384D09" w14:textId="5AD898AF" w:rsidR="00CF4C6A" w:rsidRPr="00CA1495" w:rsidRDefault="00D231B5" w:rsidP="00751A0E">
            <w:pPr>
              <w:pStyle w:val="TAC"/>
              <w:rPr>
                <w:ins w:id="171" w:author="Per Lindell" w:date="2018-09-26T09:36:00Z"/>
              </w:rPr>
            </w:pPr>
            <w:ins w:id="172" w:author="Per Lindell" w:date="2019-01-09T09:30:00Z">
              <w:r>
                <w:t>0</w:t>
              </w:r>
            </w:ins>
          </w:p>
        </w:tc>
      </w:tr>
    </w:tbl>
    <w:p w14:paraId="1FF4C1DB" w14:textId="77777777" w:rsidR="00D37651" w:rsidRPr="00CA1495" w:rsidRDefault="00D37651" w:rsidP="00D37651">
      <w:pPr>
        <w:ind w:left="720"/>
        <w:rPr>
          <w:ins w:id="173" w:author="Per Lindell" w:date="2018-09-18T09:33:00Z"/>
          <w:b/>
          <w:color w:val="00B050"/>
          <w:lang w:val="en-US" w:eastAsia="zh-CN"/>
        </w:rPr>
      </w:pPr>
    </w:p>
    <w:p w14:paraId="0D4DEAF0" w14:textId="4ECB2244" w:rsidR="009645A1" w:rsidRDefault="00890FD2" w:rsidP="009645A1">
      <w:pPr>
        <w:keepNext/>
        <w:keepLines/>
        <w:spacing w:before="120"/>
        <w:ind w:left="1134" w:hanging="1134"/>
        <w:outlineLvl w:val="2"/>
        <w:rPr>
          <w:ins w:id="174" w:author="Per Lindell" w:date="2019-03-29T15:19:00Z"/>
          <w:rFonts w:ascii="Arial" w:hAnsi="Arial" w:cs="Arial"/>
          <w:sz w:val="28"/>
          <w:szCs w:val="28"/>
          <w:lang w:val="en-US"/>
        </w:rPr>
      </w:pPr>
      <w:ins w:id="175" w:author="Per Lindell" w:date="2019-03-30T06:53:00Z">
        <w:r>
          <w:rPr>
            <w:rFonts w:ascii="Arial" w:hAnsi="Arial" w:cs="Arial"/>
            <w:sz w:val="28"/>
            <w:szCs w:val="28"/>
            <w:lang w:val="en-US"/>
          </w:rPr>
          <w:t>5.</w:t>
        </w:r>
        <w:proofErr w:type="gramStart"/>
        <w:r>
          <w:rPr>
            <w:rFonts w:ascii="Arial" w:hAnsi="Arial" w:cs="Arial"/>
            <w:sz w:val="28"/>
            <w:szCs w:val="28"/>
            <w:lang w:val="en-US"/>
          </w:rPr>
          <w:t>1</w:t>
        </w:r>
      </w:ins>
      <w:ins w:id="176" w:author="Per Lindell" w:date="2019-03-29T15:19:00Z">
        <w:r w:rsidR="009645A1">
          <w:rPr>
            <w:rFonts w:ascii="Arial" w:hAnsi="Arial" w:cs="Arial"/>
            <w:sz w:val="28"/>
            <w:szCs w:val="28"/>
            <w:lang w:val="en-US"/>
          </w:rPr>
          <w:t>.</w:t>
        </w:r>
        <w:r w:rsidR="009645A1">
          <w:rPr>
            <w:rFonts w:ascii="Arial" w:hAnsi="Arial" w:cs="Arial"/>
            <w:sz w:val="28"/>
            <w:szCs w:val="28"/>
            <w:lang w:val="en-US" w:eastAsia="zh-CN"/>
          </w:rPr>
          <w:t>x.</w:t>
        </w:r>
        <w:proofErr w:type="gramEnd"/>
        <w:r w:rsidR="009645A1">
          <w:rPr>
            <w:rFonts w:ascii="Arial" w:hAnsi="Arial" w:cs="Arial"/>
            <w:sz w:val="28"/>
            <w:szCs w:val="28"/>
            <w:lang w:val="en-US" w:eastAsia="zh-CN"/>
          </w:rPr>
          <w:t>4</w:t>
        </w:r>
        <w:r w:rsidR="009645A1">
          <w:rPr>
            <w:rFonts w:ascii="Arial" w:hAnsi="Arial" w:cs="Arial"/>
            <w:sz w:val="28"/>
            <w:szCs w:val="28"/>
            <w:lang w:val="en-US" w:eastAsia="sv-SE"/>
          </w:rPr>
          <w:tab/>
        </w:r>
        <w:r w:rsidR="009645A1">
          <w:rPr>
            <w:rFonts w:ascii="Arial" w:hAnsi="Arial" w:cs="Arial"/>
            <w:sz w:val="28"/>
            <w:szCs w:val="28"/>
            <w:lang w:val="en-US"/>
          </w:rPr>
          <w:t>REFSENS requirements</w:t>
        </w:r>
      </w:ins>
    </w:p>
    <w:p w14:paraId="013AB8A8" w14:textId="69D5446B" w:rsidR="009645A1" w:rsidRDefault="009645A1" w:rsidP="009645A1">
      <w:pPr>
        <w:rPr>
          <w:ins w:id="177" w:author="Per Lindell" w:date="2019-03-29T15:19:00Z"/>
          <w:rFonts w:eastAsia="SimSun"/>
        </w:rPr>
      </w:pPr>
      <w:ins w:id="178" w:author="Per Lindell" w:date="2019-03-29T15:19:00Z">
        <w:r>
          <w:rPr>
            <w:rFonts w:eastAsia="SimSun"/>
          </w:rPr>
          <w:t>Co-existence analysis from DC_3_n</w:t>
        </w:r>
      </w:ins>
      <w:ins w:id="179" w:author="Per Lindell" w:date="2019-03-29T15:20:00Z">
        <w:r w:rsidR="008F3956">
          <w:rPr>
            <w:rFonts w:eastAsia="SimSun"/>
          </w:rPr>
          <w:t>1</w:t>
        </w:r>
      </w:ins>
      <w:ins w:id="180" w:author="Per Lindell" w:date="2019-03-29T15:19:00Z">
        <w:r>
          <w:rPr>
            <w:rFonts w:eastAsia="SimSun"/>
          </w:rPr>
          <w:t xml:space="preserve"> shows that there is no impact from DC_3_n</w:t>
        </w:r>
      </w:ins>
      <w:ins w:id="181" w:author="Per Lindell" w:date="2019-03-29T15:20:00Z">
        <w:r w:rsidR="008F3956">
          <w:rPr>
            <w:rFonts w:eastAsia="SimSun"/>
          </w:rPr>
          <w:t>1</w:t>
        </w:r>
      </w:ins>
      <w:ins w:id="182" w:author="Per Lindell" w:date="2019-03-29T15:19:00Z">
        <w:r>
          <w:rPr>
            <w:rFonts w:eastAsia="SimSun"/>
          </w:rPr>
          <w:t xml:space="preserve"> UL to Band </w:t>
        </w:r>
      </w:ins>
      <w:ins w:id="183" w:author="Per Lindell" w:date="2019-03-29T15:20:00Z">
        <w:r w:rsidR="008F3956">
          <w:rPr>
            <w:rFonts w:eastAsia="SimSun"/>
          </w:rPr>
          <w:t>20</w:t>
        </w:r>
      </w:ins>
      <w:ins w:id="184" w:author="Per Lindell" w:date="2019-03-29T15:19:00Z">
        <w:r>
          <w:rPr>
            <w:rFonts w:eastAsia="SimSun"/>
          </w:rPr>
          <w:t xml:space="preserve"> DL.</w:t>
        </w:r>
      </w:ins>
    </w:p>
    <w:p w14:paraId="44CAB2BD" w14:textId="6A3C25EE" w:rsidR="009645A1" w:rsidRDefault="009645A1" w:rsidP="009645A1">
      <w:pPr>
        <w:rPr>
          <w:ins w:id="185" w:author="Per Lindell" w:date="2019-03-29T15:19:00Z"/>
          <w:rFonts w:eastAsia="SimSun"/>
        </w:rPr>
      </w:pPr>
      <w:ins w:id="186" w:author="Per Lindell" w:date="2019-03-29T15:19:00Z">
        <w:r>
          <w:rPr>
            <w:rFonts w:eastAsia="SimSun"/>
          </w:rPr>
          <w:t>Co-existence analysis from DC_</w:t>
        </w:r>
      </w:ins>
      <w:ins w:id="187" w:author="Per Lindell" w:date="2019-03-29T15:20:00Z">
        <w:r w:rsidR="005713FA">
          <w:rPr>
            <w:rFonts w:eastAsia="SimSun"/>
          </w:rPr>
          <w:t>20</w:t>
        </w:r>
      </w:ins>
      <w:ins w:id="188" w:author="Per Lindell" w:date="2019-03-29T15:19:00Z">
        <w:r>
          <w:rPr>
            <w:rFonts w:eastAsia="SimSun"/>
          </w:rPr>
          <w:t>_n</w:t>
        </w:r>
      </w:ins>
      <w:ins w:id="189" w:author="Per Lindell" w:date="2019-03-29T15:20:00Z">
        <w:r w:rsidR="005713FA">
          <w:rPr>
            <w:rFonts w:eastAsia="SimSun"/>
          </w:rPr>
          <w:t>1</w:t>
        </w:r>
      </w:ins>
      <w:ins w:id="190" w:author="Per Lindell" w:date="2019-03-29T15:19:00Z">
        <w:r>
          <w:rPr>
            <w:rFonts w:eastAsia="SimSun"/>
          </w:rPr>
          <w:t xml:space="preserve"> shows that there is no impact from DC_</w:t>
        </w:r>
      </w:ins>
      <w:ins w:id="191" w:author="Per Lindell" w:date="2019-03-29T15:20:00Z">
        <w:r w:rsidR="005713FA">
          <w:rPr>
            <w:rFonts w:eastAsia="SimSun"/>
          </w:rPr>
          <w:t>20</w:t>
        </w:r>
      </w:ins>
      <w:ins w:id="192" w:author="Per Lindell" w:date="2019-03-29T15:19:00Z">
        <w:r>
          <w:rPr>
            <w:rFonts w:eastAsia="SimSun"/>
          </w:rPr>
          <w:t>_n</w:t>
        </w:r>
      </w:ins>
      <w:ins w:id="193" w:author="Per Lindell" w:date="2019-03-29T15:20:00Z">
        <w:r w:rsidR="005713FA">
          <w:rPr>
            <w:rFonts w:eastAsia="SimSun"/>
          </w:rPr>
          <w:t>1</w:t>
        </w:r>
      </w:ins>
      <w:ins w:id="194" w:author="Per Lindell" w:date="2019-03-29T15:19:00Z">
        <w:r>
          <w:rPr>
            <w:rFonts w:eastAsia="SimSun"/>
          </w:rPr>
          <w:t xml:space="preserve"> UL to Band 3 DL.</w:t>
        </w:r>
      </w:ins>
    </w:p>
    <w:p w14:paraId="2F37CEDC" w14:textId="77777777" w:rsidR="009645A1" w:rsidRDefault="009645A1" w:rsidP="009645A1">
      <w:pPr>
        <w:rPr>
          <w:ins w:id="195" w:author="Per Lindell" w:date="2019-03-29T15:19:00Z"/>
          <w:rFonts w:eastAsia="SimSun"/>
        </w:rPr>
      </w:pPr>
      <w:ins w:id="196" w:author="Per Lindell" w:date="2019-03-29T15:19:00Z">
        <w:r>
          <w:rPr>
            <w:rFonts w:eastAsia="SimSun"/>
          </w:rPr>
          <w:t>Therefore, 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F0372EA"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5E51AB" w:rsidRPr="005E51AB">
        <w:rPr>
          <w:lang w:eastAsia="ja-JP"/>
        </w:rPr>
        <w:t>RP-19</w:t>
      </w:r>
      <w:r w:rsidR="005E51AB" w:rsidRPr="005E51AB">
        <w:rPr>
          <w:rFonts w:hint="eastAsia"/>
          <w:lang w:eastAsia="ja-JP"/>
        </w:rPr>
        <w:t>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DD61F" w14:textId="77777777" w:rsidR="001408BF" w:rsidRDefault="001408BF">
      <w:r>
        <w:separator/>
      </w:r>
    </w:p>
  </w:endnote>
  <w:endnote w:type="continuationSeparator" w:id="0">
    <w:p w14:paraId="13989347" w14:textId="77777777" w:rsidR="001408BF" w:rsidRDefault="0014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FF29" w14:textId="77777777" w:rsidR="001408BF" w:rsidRDefault="001408BF">
      <w:r>
        <w:separator/>
      </w:r>
    </w:p>
  </w:footnote>
  <w:footnote w:type="continuationSeparator" w:id="0">
    <w:p w14:paraId="73C01874" w14:textId="77777777" w:rsidR="001408BF" w:rsidRDefault="00140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8BF"/>
    <w:rsid w:val="00146442"/>
    <w:rsid w:val="001476C0"/>
    <w:rsid w:val="00152D28"/>
    <w:rsid w:val="00161B27"/>
    <w:rsid w:val="00163E73"/>
    <w:rsid w:val="00164BBF"/>
    <w:rsid w:val="001719F3"/>
    <w:rsid w:val="001724CD"/>
    <w:rsid w:val="001744B9"/>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0760"/>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3362"/>
    <w:rsid w:val="004369D4"/>
    <w:rsid w:val="00440517"/>
    <w:rsid w:val="0044166E"/>
    <w:rsid w:val="00442D16"/>
    <w:rsid w:val="00445B1C"/>
    <w:rsid w:val="00450C9B"/>
    <w:rsid w:val="00453559"/>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08F2"/>
    <w:rsid w:val="0057126E"/>
    <w:rsid w:val="005713FA"/>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0FD2"/>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3956"/>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32A4"/>
    <w:rsid w:val="00956FD7"/>
    <w:rsid w:val="0096170F"/>
    <w:rsid w:val="009645A1"/>
    <w:rsid w:val="009730AE"/>
    <w:rsid w:val="009732A9"/>
    <w:rsid w:val="00977C78"/>
    <w:rsid w:val="009800BA"/>
    <w:rsid w:val="00982237"/>
    <w:rsid w:val="00982997"/>
    <w:rsid w:val="00983910"/>
    <w:rsid w:val="00983CA4"/>
    <w:rsid w:val="00984451"/>
    <w:rsid w:val="00984EED"/>
    <w:rsid w:val="00985777"/>
    <w:rsid w:val="0098776F"/>
    <w:rsid w:val="00993411"/>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2694"/>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295A"/>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07D5C"/>
    <w:rsid w:val="00F11E69"/>
    <w:rsid w:val="00F14FDB"/>
    <w:rsid w:val="00F156A9"/>
    <w:rsid w:val="00F15999"/>
    <w:rsid w:val="00F17A0C"/>
    <w:rsid w:val="00F24555"/>
    <w:rsid w:val="00F24C57"/>
    <w:rsid w:val="00F25A38"/>
    <w:rsid w:val="00F325ED"/>
    <w:rsid w:val="00F3295E"/>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8525238">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84DA4-9CE1-4B1C-A20B-F35195A2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82</TotalTime>
  <Pages>2</Pages>
  <Words>246</Words>
  <Characters>1407</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DC_1A-3A_n7A DC_1A-3C_n7A</vt:lpstr>
      <vt:lpstr>        5.2.x.1	Operating bands for EN-DC</vt:lpstr>
      <vt:lpstr>        5.2.x.2	Configuration for DC</vt:lpstr>
      <vt:lpstr>        5.2.x.3		∆TIB and ∆RIB values</vt:lpstr>
      <vt:lpstr>3GPP report skeleton</vt:lpstr>
    </vt:vector>
  </TitlesOfParts>
  <Company>ETSI-MCC</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41</cp:revision>
  <cp:lastPrinted>2013-07-05T12:11:00Z</cp:lastPrinted>
  <dcterms:created xsi:type="dcterms:W3CDTF">2018-09-18T09:22:00Z</dcterms:created>
  <dcterms:modified xsi:type="dcterms:W3CDTF">2019-04-09T07:15:00Z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